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-Bold" w:hAnsi="Helvetica-Bold" w:cs="Helvetica-Bold"/>
          <w:b/>
          <w:bCs/>
        </w:rPr>
        <w:t xml:space="preserve">A. </w:t>
      </w:r>
      <w:r>
        <w:rPr>
          <w:rFonts w:ascii="Helvetica" w:hAnsi="Helvetica" w:cs="Helvetica"/>
        </w:rPr>
        <w:t>Aşağıdaki cümlelerde bırakılan boşlukları kutucuk içinde verilen ifadelerden uygun</w: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olanları ile dolduralım (İfadelere uygun ekler getirebiliriz.).(20P)</w:t>
      </w:r>
    </w:p>
    <w:p w:rsidR="000E4F75" w:rsidRPr="0045675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</w:rPr>
      </w:pPr>
      <w:r w:rsidRPr="00456755">
        <w:rPr>
          <w:rFonts w:ascii="Helvetica" w:hAnsi="Helvetica" w:cs="Helvetica"/>
          <w:b/>
        </w:rPr>
        <w:t>• Seyreltik• İyonik</w:t>
      </w:r>
    </w:p>
    <w:p w:rsidR="000E4F75" w:rsidRPr="0045675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</w:rPr>
      </w:pPr>
      <w:r w:rsidRPr="00456755">
        <w:rPr>
          <w:rFonts w:ascii="Helvetica" w:hAnsi="Helvetica" w:cs="Helvetica"/>
          <w:b/>
        </w:rPr>
        <w:t>• Derişik• Çözünme</w:t>
      </w:r>
    </w:p>
    <w:p w:rsidR="000E4F75" w:rsidRPr="0045675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</w:rPr>
      </w:pPr>
      <w:r w:rsidRPr="00456755">
        <w:rPr>
          <w:rFonts w:ascii="Helvetica" w:hAnsi="Helvetica" w:cs="Helvetica"/>
          <w:b/>
        </w:rPr>
        <w:t>• Tanecik Boyutu• Elektrolit</w: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</w:rPr>
      </w:pPr>
      <w:r w:rsidRPr="00456755">
        <w:rPr>
          <w:rFonts w:ascii="Helvetica" w:hAnsi="Helvetica" w:cs="Helvetica"/>
          <w:b/>
        </w:rPr>
        <w:t>• Çözücü• Molekül                                        • Heterojen• Homojen</w:t>
      </w:r>
    </w:p>
    <w:p w:rsidR="000E4F75" w:rsidRPr="0045675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</w:rPr>
      </w:pPr>
      <w:r>
        <w:rPr>
          <w:rFonts w:ascii="Helvetica" w:hAnsi="Helvetica" w:cs="Helvetica"/>
          <w:b/>
        </w:rPr>
        <w:t>.Element . Nötron</w: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1. Yemek tuzu suda çözündüğünde iyonlarına ayrıldığından ……....….. yapılıdır.</w: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2. Şeker, su içinde iyonlarına ayrılmadığından şekerli su ……………. yapılıdır.</w: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3. ……….. bir çözelti içine bir miktar çözünen madde katıldığında derişik hâle gelir.</w: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4. Çözelti ısıtılıp çözücüsü buharlaştırıldığında öncekine göre …………. hâle gelir.</w: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5. Deniz suyu elektrik akımını ilettiğinden ……………. bir çözeltidir.</w: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6. Bir çözeltinin sıcaklığı yükseldikçe ……………… hızı artar.</w: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7. Kesme şeker eşit kütleli toz şekere göre daha geç çözünür, çünkü …………………</w: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çözünmeyi etkiler.</w:t>
      </w:r>
    </w:p>
    <w:p w:rsidR="000E4F75" w:rsidRDefault="000E4F75" w:rsidP="00456755">
      <w:pPr>
        <w:rPr>
          <w:rFonts w:ascii="Helvetica" w:hAnsi="Helvetica" w:cs="Helvetica"/>
        </w:rPr>
      </w:pPr>
      <w:r>
        <w:rPr>
          <w:rFonts w:ascii="Helvetica" w:hAnsi="Helvetica" w:cs="Helvetica"/>
        </w:rPr>
        <w:t>8. Su ve alkol çözeltisinde alkol çözünen, su ................. .</w:t>
      </w:r>
    </w:p>
    <w:p w:rsidR="000E4F75" w:rsidRDefault="000E4F75" w:rsidP="00456755">
      <w:pPr>
        <w:rPr>
          <w:rFonts w:ascii="Helvetica" w:hAnsi="Helvetica" w:cs="Helvetica"/>
        </w:rPr>
      </w:pPr>
      <w:r>
        <w:rPr>
          <w:rFonts w:ascii="Helvetica" w:hAnsi="Helvetica" w:cs="Helvetica"/>
        </w:rPr>
        <w:t>9.</w:t>
      </w:r>
      <w:r w:rsidRPr="007C1278">
        <w:rPr>
          <w:rFonts w:ascii="Helvetica" w:hAnsi="Helvetica" w:cs="Helvetica"/>
        </w:rPr>
        <w:t xml:space="preserve"> </w:t>
      </w:r>
      <w:r>
        <w:rPr>
          <w:rFonts w:ascii="Helvetica" w:hAnsi="Helvetica" w:cs="Helvetica"/>
        </w:rPr>
        <w:t>Atomun temel parçacığı olan …..…………… nötrdür.</w:t>
      </w:r>
    </w:p>
    <w:p w:rsidR="000E4F75" w:rsidRDefault="000E4F75" w:rsidP="00456755">
      <w:pPr>
        <w:rPr>
          <w:rFonts w:ascii="Helvetica" w:hAnsi="Helvetica" w:cs="Helvetica"/>
        </w:rPr>
      </w:pPr>
      <w:r>
        <w:rPr>
          <w:rFonts w:ascii="Helvetica" w:hAnsi="Helvetica" w:cs="Helvetica"/>
        </w:rPr>
        <w:t>10)</w:t>
      </w:r>
      <w:r w:rsidRPr="007C1278">
        <w:rPr>
          <w:rFonts w:ascii="Helvetica" w:hAnsi="Helvetica" w:cs="Helvetica"/>
        </w:rPr>
        <w:t xml:space="preserve"> </w:t>
      </w:r>
      <w:r>
        <w:rPr>
          <w:rFonts w:ascii="Helvetica" w:hAnsi="Helvetica" w:cs="Helvetica"/>
        </w:rPr>
        <w:t>Aynı ..................... atomlarında bulunan protonların sayısı hep sabittir.</w: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B)Aşağıdaki soruları okuyalım. Doğru cevabın bulunduğu seçeneği işaretleyelim.</w: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</w:rPr>
      </w:pPr>
    </w:p>
    <w:p w:rsidR="000E4F75" w:rsidRPr="0045675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</w:rPr>
      </w:pPr>
      <w:r w:rsidRPr="00456755">
        <w:rPr>
          <w:rFonts w:ascii="Helvetica-Bold" w:hAnsi="Helvetica-Bold" w:cs="Helvetica-Bold"/>
          <w:b/>
          <w:bCs/>
        </w:rPr>
        <w:t xml:space="preserve">1. </w:t>
      </w:r>
      <w:r w:rsidRPr="00456755">
        <w:rPr>
          <w:rFonts w:ascii="Helvetica" w:hAnsi="Helvetica" w:cs="Helvetica"/>
          <w:b/>
        </w:rPr>
        <w:t>Aşağıdakilerin hangisinde CO</w:t>
      </w:r>
      <w:r w:rsidRPr="00456755">
        <w:rPr>
          <w:rFonts w:ascii="Helvetica" w:hAnsi="Helvetica" w:cs="Helvetica"/>
          <w:b/>
          <w:sz w:val="13"/>
          <w:szCs w:val="13"/>
        </w:rPr>
        <w:t xml:space="preserve">2 </w:t>
      </w:r>
      <w:r w:rsidRPr="00456755">
        <w:rPr>
          <w:rFonts w:ascii="Helvetica" w:hAnsi="Helvetica" w:cs="Helvetica"/>
          <w:b/>
        </w:rPr>
        <w:t>ile aynı sayıda atom vardır?</w: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A) HCl B) SO</w:t>
      </w:r>
      <w:r>
        <w:rPr>
          <w:rFonts w:ascii="Helvetica" w:hAnsi="Helvetica" w:cs="Helvetica"/>
          <w:sz w:val="13"/>
          <w:szCs w:val="13"/>
        </w:rPr>
        <w:t xml:space="preserve">2 </w:t>
      </w:r>
      <w:r>
        <w:rPr>
          <w:rFonts w:ascii="Helvetica" w:hAnsi="Helvetica" w:cs="Helvetica"/>
        </w:rPr>
        <w:t>C) CO D) CaO</w:t>
      </w:r>
    </w:p>
    <w:p w:rsidR="000E4F75" w:rsidRPr="0045675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</w:rPr>
      </w:pPr>
      <w:r w:rsidRPr="00456755">
        <w:rPr>
          <w:rFonts w:ascii="Helvetica-Bold" w:hAnsi="Helvetica-Bold" w:cs="Helvetica-Bold"/>
          <w:b/>
          <w:bCs/>
        </w:rPr>
        <w:t xml:space="preserve">2. </w:t>
      </w:r>
      <w:r w:rsidRPr="00456755">
        <w:rPr>
          <w:rFonts w:ascii="Helvetica" w:hAnsi="Helvetica" w:cs="Helvetica"/>
          <w:b/>
        </w:rPr>
        <w:t>Aşağıdakilerden hangisi bir karışımdır?</w:t>
      </w:r>
    </w:p>
    <w:p w:rsidR="000E4F75" w:rsidRDefault="000E4F75" w:rsidP="00456755">
      <w:pPr>
        <w:rPr>
          <w:rFonts w:ascii="Helvetica" w:hAnsi="Helvetica" w:cs="Helvetica"/>
        </w:rPr>
      </w:pPr>
      <w:r>
        <w:rPr>
          <w:rFonts w:ascii="Helvetica" w:hAnsi="Helvetica" w:cs="Helvetica"/>
        </w:rPr>
        <w:t>A) Tuz B) Oksijen                                     C) Deniz suyu D) Karbon</w: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</w:rPr>
      </w:pP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</w:rPr>
      </w:pP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</w:rPr>
      </w:pP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-Bold" w:hAnsi="Helvetica-Bold" w:cs="Helvetica-Bold"/>
          <w:b/>
          <w:bCs/>
        </w:rPr>
        <w:t>3.</w:t>
      </w:r>
      <w:r w:rsidRPr="005F3F32">
        <w:rPr>
          <w:rFonts w:ascii="Helvetica" w:hAnsi="Helvetica" w:cs="Helvetica"/>
        </w:rPr>
        <w:t xml:space="preserve"> </w:t>
      </w:r>
      <w:r>
        <w:rPr>
          <w:rFonts w:ascii="Helvetica" w:hAnsi="Helvetica" w:cs="Helvetica"/>
        </w:rPr>
        <w:t>Aşağıdaki çok atomlu iyonların hangisinin formülü yanlış verilmiştir?</w: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</w:rPr>
      </w:pPr>
    </w:p>
    <w:p w:rsidR="000E4F75" w:rsidRDefault="000E4F75" w:rsidP="005F3F3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13"/>
          <w:szCs w:val="13"/>
        </w:rPr>
      </w:pPr>
      <w:r>
        <w:rPr>
          <w:rFonts w:ascii="Helvetica" w:hAnsi="Helvetica" w:cs="Helvetica"/>
        </w:rPr>
        <w:t>A) Fosfat PO</w:t>
      </w:r>
      <w:r>
        <w:rPr>
          <w:rFonts w:ascii="Helvetica" w:hAnsi="Helvetica" w:cs="Helvetica"/>
          <w:sz w:val="13"/>
          <w:szCs w:val="13"/>
        </w:rPr>
        <w:t xml:space="preserve">4   3- </w:t>
      </w:r>
    </w:p>
    <w:p w:rsidR="000E4F75" w:rsidRDefault="000E4F75" w:rsidP="005F3F3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13"/>
          <w:szCs w:val="13"/>
        </w:rPr>
      </w:pPr>
      <w:r>
        <w:rPr>
          <w:rFonts w:ascii="Helvetica" w:hAnsi="Helvetica" w:cs="Helvetica"/>
        </w:rPr>
        <w:t>B) Amonyum NH</w:t>
      </w:r>
      <w:r>
        <w:rPr>
          <w:rFonts w:ascii="Helvetica" w:hAnsi="Helvetica" w:cs="Helvetica"/>
          <w:sz w:val="13"/>
          <w:szCs w:val="13"/>
        </w:rPr>
        <w:t>4  +</w:t>
      </w:r>
    </w:p>
    <w:p w:rsidR="000E4F75" w:rsidRDefault="000E4F75" w:rsidP="005F3F3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13"/>
          <w:szCs w:val="13"/>
        </w:rPr>
      </w:pPr>
      <w:r>
        <w:rPr>
          <w:rFonts w:ascii="Helvetica" w:hAnsi="Helvetica" w:cs="Helvetica"/>
        </w:rPr>
        <w:t>C) Nitrat NO</w:t>
      </w:r>
      <w:r>
        <w:rPr>
          <w:rFonts w:ascii="Helvetica" w:hAnsi="Helvetica" w:cs="Helvetica"/>
          <w:sz w:val="13"/>
          <w:szCs w:val="13"/>
        </w:rPr>
        <w:t xml:space="preserve">3  - </w:t>
      </w:r>
    </w:p>
    <w:p w:rsidR="000E4F75" w:rsidRPr="005F3F32" w:rsidRDefault="000E4F75" w:rsidP="005F3F3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13"/>
          <w:szCs w:val="13"/>
        </w:rPr>
      </w:pPr>
      <w:r>
        <w:rPr>
          <w:rFonts w:ascii="Helvetica" w:hAnsi="Helvetica" w:cs="Helvetica"/>
        </w:rPr>
        <w:t>D) Karbonat SO</w:t>
      </w:r>
      <w:r>
        <w:rPr>
          <w:rFonts w:ascii="Helvetica" w:hAnsi="Helvetica" w:cs="Helvetica"/>
          <w:sz w:val="13"/>
          <w:szCs w:val="13"/>
        </w:rPr>
        <w:t>4  2-</w: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</w:rPr>
      </w:pP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-Bold" w:hAnsi="Helvetica-Bold" w:cs="Helvetica-Bold"/>
          <w:b/>
          <w:bCs/>
        </w:rPr>
        <w:t xml:space="preserve">4. </w:t>
      </w:r>
      <w:r>
        <w:rPr>
          <w:rFonts w:ascii="Helvetica" w:hAnsi="Helvetica" w:cs="Helvetica"/>
        </w:rPr>
        <w:t>A, B ve C iyonlarının proton sayıları arasındaki ilişki aşağıdaki grafi kte gösterilmiştir. Bu</w:t>
      </w:r>
    </w:p>
    <w:p w:rsidR="000E4F75" w:rsidRDefault="000E4F75" w:rsidP="00456755">
      <w:pPr>
        <w:rPr>
          <w:rFonts w:ascii="Helvetica" w:hAnsi="Helvetica" w:cs="Helvetica"/>
        </w:rPr>
      </w:pPr>
      <w:r>
        <w:rPr>
          <w:rFonts w:ascii="Helvetica" w:hAnsi="Helvetica" w:cs="Helvetica"/>
        </w:rPr>
        <w:t>iyonların yükleri hangi seçenekte doğru olarak verilmiştir?</w:t>
      </w:r>
      <w:r w:rsidRPr="00FF5576">
        <w:rPr>
          <w:rFonts w:ascii="Helvetica" w:hAnsi="Helvetica" w:cs="Helvetica"/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208.5pt;height:142.5pt;visibility:visible">
            <v:imagedata r:id="rId6" o:title=""/>
          </v:shape>
        </w:pic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 xml:space="preserve">      A  B  C</w: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A) +1 -1 -2</w: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B) +2 +1 -1</w:t>
      </w:r>
    </w:p>
    <w:p w:rsidR="000E4F75" w:rsidRDefault="000E4F75" w:rsidP="0045675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C) +2 +1 -2</w:t>
      </w:r>
    </w:p>
    <w:p w:rsidR="000E4F75" w:rsidRDefault="000E4F75" w:rsidP="00456755">
      <w:pPr>
        <w:rPr>
          <w:rFonts w:ascii="Helvetica" w:hAnsi="Helvetica" w:cs="Helvetica"/>
        </w:rPr>
      </w:pPr>
      <w:r>
        <w:rPr>
          <w:rFonts w:ascii="Helvetica" w:hAnsi="Helvetica" w:cs="Helvetica"/>
        </w:rPr>
        <w:t>D) +1 -2 +1</w:t>
      </w:r>
    </w:p>
    <w:p w:rsidR="000E4F75" w:rsidRDefault="000E4F75" w:rsidP="005F3F3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5) C</w:t>
      </w:r>
      <w:r>
        <w:rPr>
          <w:rFonts w:ascii="Helvetica" w:hAnsi="Helvetica" w:cs="Helvetica"/>
          <w:sz w:val="13"/>
          <w:szCs w:val="13"/>
        </w:rPr>
        <w:t>12</w:t>
      </w:r>
      <w:r>
        <w:rPr>
          <w:rFonts w:ascii="Helvetica" w:hAnsi="Helvetica" w:cs="Helvetica"/>
        </w:rPr>
        <w:t>H</w:t>
      </w:r>
      <w:r>
        <w:rPr>
          <w:rFonts w:ascii="Helvetica" w:hAnsi="Helvetica" w:cs="Helvetica"/>
          <w:sz w:val="13"/>
          <w:szCs w:val="13"/>
        </w:rPr>
        <w:t>22</w:t>
      </w:r>
      <w:r>
        <w:rPr>
          <w:rFonts w:ascii="Helvetica" w:hAnsi="Helvetica" w:cs="Helvetica"/>
        </w:rPr>
        <w:t>O</w:t>
      </w:r>
      <w:r>
        <w:rPr>
          <w:rFonts w:ascii="Helvetica" w:hAnsi="Helvetica" w:cs="Helvetica"/>
          <w:sz w:val="13"/>
          <w:szCs w:val="13"/>
        </w:rPr>
        <w:t xml:space="preserve">11 </w:t>
      </w:r>
      <w:r>
        <w:rPr>
          <w:rFonts w:ascii="Helvetica" w:hAnsi="Helvetica" w:cs="Helvetica"/>
        </w:rPr>
        <w:t>bileşiğinde kaç atom bulunmaktadır?</w:t>
      </w:r>
    </w:p>
    <w:p w:rsidR="000E4F75" w:rsidRDefault="000E4F75" w:rsidP="005F3F32">
      <w:pPr>
        <w:rPr>
          <w:rFonts w:ascii="Helvetica" w:hAnsi="Helvetica" w:cs="Helvetica"/>
        </w:rPr>
      </w:pPr>
      <w:r>
        <w:rPr>
          <w:rFonts w:ascii="Helvetica" w:hAnsi="Helvetica" w:cs="Helvetica"/>
        </w:rPr>
        <w:t>A) 12 B) 22 C) 33 D) 45</w:t>
      </w:r>
    </w:p>
    <w:p w:rsidR="000E4F75" w:rsidRDefault="000E4F75" w:rsidP="007C1278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6)Havadan sudaki balığa ve sudan havadaki kuşa bakan gözler bu canlıları</w:t>
      </w:r>
    </w:p>
    <w:p w:rsidR="000E4F75" w:rsidRDefault="000E4F75" w:rsidP="007C1278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su yüzeyine göre nerede görür?</w:t>
      </w:r>
    </w:p>
    <w:p w:rsidR="000E4F75" w:rsidRDefault="000E4F75" w:rsidP="007C1278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TBold" w:hAnsi="HelveticaTBold" w:cs="HelveticaTBold"/>
          <w:b/>
          <w:bCs/>
        </w:rPr>
        <w:t>Sudan bakan göz     Havadan bakan göz</w:t>
      </w:r>
    </w:p>
    <w:p w:rsidR="000E4F75" w:rsidRDefault="000E4F75" w:rsidP="007C1278">
      <w:pPr>
        <w:autoSpaceDE w:val="0"/>
        <w:autoSpaceDN w:val="0"/>
        <w:adjustRightInd w:val="0"/>
        <w:spacing w:after="0" w:line="240" w:lineRule="auto"/>
        <w:rPr>
          <w:rFonts w:ascii="HelveticaT" w:hAnsi="HelveticaT" w:cs="HelveticaT"/>
        </w:rPr>
      </w:pPr>
      <w:r>
        <w:rPr>
          <w:rFonts w:ascii="HelveticaT" w:hAnsi="HelveticaT" w:cs="HelveticaT"/>
        </w:rPr>
        <w:t>A) Daha uzakta             Aynı yerde</w:t>
      </w:r>
    </w:p>
    <w:p w:rsidR="000E4F75" w:rsidRDefault="000E4F75" w:rsidP="007C1278">
      <w:pPr>
        <w:autoSpaceDE w:val="0"/>
        <w:autoSpaceDN w:val="0"/>
        <w:adjustRightInd w:val="0"/>
        <w:spacing w:after="0" w:line="240" w:lineRule="auto"/>
        <w:rPr>
          <w:rFonts w:ascii="HelveticaT" w:hAnsi="HelveticaT" w:cs="HelveticaT"/>
        </w:rPr>
      </w:pPr>
      <w:r>
        <w:rPr>
          <w:rFonts w:ascii="HelveticaT" w:hAnsi="HelveticaT" w:cs="HelveticaT"/>
        </w:rPr>
        <w:t>B) Daha uzakta             Daha yakında</w:t>
      </w:r>
    </w:p>
    <w:p w:rsidR="000E4F75" w:rsidRDefault="000E4F75" w:rsidP="007C1278">
      <w:pPr>
        <w:autoSpaceDE w:val="0"/>
        <w:autoSpaceDN w:val="0"/>
        <w:adjustRightInd w:val="0"/>
        <w:spacing w:after="0" w:line="240" w:lineRule="auto"/>
        <w:rPr>
          <w:rFonts w:ascii="HelveticaT" w:hAnsi="HelveticaT" w:cs="HelveticaT"/>
        </w:rPr>
      </w:pPr>
      <w:r>
        <w:rPr>
          <w:rFonts w:ascii="HelveticaT" w:hAnsi="HelveticaT" w:cs="HelveticaT"/>
        </w:rPr>
        <w:t>C) Daha yakında           Daha uzakta</w:t>
      </w:r>
    </w:p>
    <w:p w:rsidR="000E4F75" w:rsidRDefault="000E4F75" w:rsidP="007C1278">
      <w:pPr>
        <w:rPr>
          <w:rFonts w:ascii="HelveticaT" w:hAnsi="HelveticaT" w:cs="HelveticaT"/>
        </w:rPr>
      </w:pPr>
      <w:r>
        <w:rPr>
          <w:rFonts w:ascii="HelveticaT" w:hAnsi="HelveticaT" w:cs="HelveticaT"/>
        </w:rPr>
        <w:t>D) Daha yakında           Aynı yerde</w:t>
      </w:r>
    </w:p>
    <w:p w:rsidR="000E4F75" w:rsidRDefault="000E4F75" w:rsidP="007C1278">
      <w:pPr>
        <w:rPr>
          <w:rFonts w:ascii="Helvetica" w:hAnsi="Helvetica" w:cs="Helvetica"/>
        </w:rPr>
      </w:pPr>
    </w:p>
    <w:p w:rsidR="000E4F75" w:rsidRDefault="000E4F75" w:rsidP="005F3F32">
      <w:pPr>
        <w:rPr>
          <w:rFonts w:ascii="Helvetica" w:hAnsi="Helvetica" w:cs="Helvetica"/>
        </w:rPr>
      </w:pPr>
      <w:r>
        <w:rPr>
          <w:rFonts w:ascii="Helvetica" w:hAnsi="Helvetica" w:cs="Helvetica"/>
        </w:rPr>
        <w:t>C)Aşağıda verilen fotoğrafl arı inceleyelim. Fotoğrafl ara ait numaraları kullanarak soruları cevaplayalım.(20P)</w:t>
      </w:r>
    </w:p>
    <w:p w:rsidR="000E4F75" w:rsidRDefault="000E4F75" w:rsidP="005F3F32">
      <w:pPr>
        <w:rPr>
          <w:rFonts w:ascii="Helvetica" w:hAnsi="Helvetica" w:cs="Helvetica"/>
        </w:rPr>
      </w:pPr>
      <w:r w:rsidRPr="00FF5576">
        <w:rPr>
          <w:rFonts w:ascii="Helvetica" w:hAnsi="Helvetica" w:cs="Helvetica"/>
          <w:noProof/>
          <w:lang w:eastAsia="tr-TR"/>
        </w:rPr>
        <w:pict>
          <v:shape id="Resim 2" o:spid="_x0000_i1026" type="#_x0000_t75" style="width:209.25pt;height:149.25pt;visibility:visible">
            <v:imagedata r:id="rId7" o:title=""/>
          </v:shape>
        </w:pict>
      </w:r>
      <w:r w:rsidRPr="00FF5576">
        <w:rPr>
          <w:rFonts w:ascii="Helvetica" w:hAnsi="Helvetica" w:cs="Helvetica"/>
          <w:noProof/>
          <w:lang w:eastAsia="tr-TR"/>
        </w:rPr>
        <w:pict>
          <v:shape id="Resim 4" o:spid="_x0000_i1027" type="#_x0000_t75" style="width:208.5pt;height:75pt;visibility:visible">
            <v:imagedata r:id="rId8" o:title=""/>
          </v:shape>
        </w:pict>
      </w:r>
    </w:p>
    <w:p w:rsidR="000E4F75" w:rsidRDefault="000E4F75" w:rsidP="00FD6CCB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-Bold" w:hAnsi="Helvetica-Bold" w:cs="Helvetica-Bold"/>
          <w:b/>
          <w:bCs/>
        </w:rPr>
        <w:t xml:space="preserve">a. </w:t>
      </w:r>
      <w:r>
        <w:rPr>
          <w:rFonts w:ascii="Helvetica" w:hAnsi="Helvetica" w:cs="Helvetica"/>
        </w:rPr>
        <w:t>Araçlardan hangisi ya da hangilerinin çalışması görünür ışığın etkisiyle olur?</w:t>
      </w:r>
    </w:p>
    <w:p w:rsidR="000E4F75" w:rsidRPr="00A34CC4" w:rsidRDefault="000E4F75" w:rsidP="00FD6CCB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........................................................................................................................................</w:t>
      </w:r>
    </w:p>
    <w:p w:rsidR="000E4F75" w:rsidRDefault="000E4F75" w:rsidP="00FD6CCB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-Bold" w:hAnsi="Helvetica-Bold" w:cs="Helvetica-Bold"/>
          <w:b/>
          <w:bCs/>
        </w:rPr>
        <w:t xml:space="preserve">b. </w:t>
      </w:r>
      <w:r>
        <w:rPr>
          <w:rFonts w:ascii="Helvetica" w:hAnsi="Helvetica" w:cs="Helvetica"/>
        </w:rPr>
        <w:t>Ultraviyole ışınlarının etkisiyle çalışan araçlar hangileridir?</w:t>
      </w:r>
    </w:p>
    <w:p w:rsidR="000E4F75" w:rsidRDefault="000E4F75" w:rsidP="00FD6CCB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.......................................................................................................................................</w:t>
      </w:r>
    </w:p>
    <w:p w:rsidR="000E4F75" w:rsidRDefault="000E4F75" w:rsidP="00FD6CCB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-Bold" w:hAnsi="Helvetica-Bold" w:cs="Helvetica-Bold"/>
          <w:b/>
          <w:bCs/>
        </w:rPr>
        <w:t xml:space="preserve">c. </w:t>
      </w:r>
      <w:r>
        <w:rPr>
          <w:rFonts w:ascii="Helvetica" w:hAnsi="Helvetica" w:cs="Helvetica"/>
        </w:rPr>
        <w:t>Araçlardan hangisi ya da hangilerinin işlevini yerine getirmesi kızıl ötesi ışınların etkisiyle</w:t>
      </w:r>
    </w:p>
    <w:p w:rsidR="000E4F75" w:rsidRDefault="000E4F75" w:rsidP="00FD6CCB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gerçekleşir?</w:t>
      </w:r>
    </w:p>
    <w:p w:rsidR="000E4F75" w:rsidRDefault="000E4F75" w:rsidP="00FD6CCB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.......................................................................................................................................</w:t>
      </w:r>
    </w:p>
    <w:p w:rsidR="000E4F75" w:rsidRDefault="000E4F75" w:rsidP="00FD6CCB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-Bold" w:hAnsi="Helvetica-Bold" w:cs="Helvetica-Bold"/>
          <w:b/>
          <w:bCs/>
        </w:rPr>
        <w:t xml:space="preserve">ç. </w:t>
      </w:r>
      <w:r>
        <w:rPr>
          <w:rFonts w:ascii="Helvetica" w:hAnsi="Helvetica" w:cs="Helvetica"/>
        </w:rPr>
        <w:t>Araçlardan hangisi ya da hangileri radyo dalgalarının kullanımıyla çalışır?</w:t>
      </w:r>
    </w:p>
    <w:p w:rsidR="000E4F75" w:rsidRDefault="000E4F75" w:rsidP="00FD6CCB">
      <w:pPr>
        <w:rPr>
          <w:rFonts w:ascii="Helvetica" w:hAnsi="Helvetica" w:cs="Helvetica"/>
        </w:rPr>
      </w:pPr>
      <w:r>
        <w:rPr>
          <w:rFonts w:ascii="Helvetica" w:hAnsi="Helvetica" w:cs="Helvetica"/>
        </w:rPr>
        <w:t>.....................................................................................................................................</w:t>
      </w:r>
    </w:p>
    <w:p w:rsidR="000E4F75" w:rsidRDefault="000E4F75" w:rsidP="00A34CC4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D)</w:t>
      </w:r>
      <w:r w:rsidRPr="00A34CC4">
        <w:rPr>
          <w:rFonts w:ascii="Helvetica" w:hAnsi="Helvetica" w:cs="Helvetica"/>
        </w:rPr>
        <w:t xml:space="preserve"> </w:t>
      </w:r>
      <w:r>
        <w:rPr>
          <w:rFonts w:ascii="Helvetica" w:hAnsi="Helvetica" w:cs="Helvetica"/>
        </w:rPr>
        <w:t>Grafi kten faydalanarak 1. şekilde L ortamından K ortamına, 2. şekilde K ortamından L</w:t>
      </w:r>
    </w:p>
    <w:p w:rsidR="000E4F75" w:rsidRDefault="000E4F75" w:rsidP="00A34CC4">
      <w:pPr>
        <w:rPr>
          <w:rFonts w:ascii="Helvetica" w:hAnsi="Helvetica" w:cs="Helvetica"/>
        </w:rPr>
      </w:pPr>
      <w:r>
        <w:rPr>
          <w:rFonts w:ascii="Helvetica" w:hAnsi="Helvetica" w:cs="Helvetica"/>
        </w:rPr>
        <w:t>ortamına geçen ışınların hangi yolu takip edeceğini belirleyiniz.(10 P)</w:t>
      </w:r>
    </w:p>
    <w:p w:rsidR="000E4F75" w:rsidRDefault="000E4F75" w:rsidP="00FD6CCB">
      <w:pPr>
        <w:rPr>
          <w:rFonts w:ascii="Helvetica" w:hAnsi="Helvetica" w:cs="Helvetica"/>
        </w:rPr>
      </w:pPr>
      <w:r w:rsidRPr="00FF5576">
        <w:rPr>
          <w:rFonts w:ascii="Helvetica" w:hAnsi="Helvetica" w:cs="Helvetica"/>
          <w:noProof/>
          <w:lang w:eastAsia="tr-TR"/>
        </w:rPr>
        <w:pict>
          <v:shape id="Resim 5" o:spid="_x0000_i1028" type="#_x0000_t75" style="width:208.5pt;height:210pt;visibility:visible">
            <v:imagedata r:id="rId9" o:title=""/>
          </v:shape>
        </w:pict>
      </w:r>
    </w:p>
    <w:p w:rsidR="000E4F75" w:rsidRDefault="000E4F75" w:rsidP="00D02D0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E)Aşağıdaki şekillerin altında verilen bilgileri kullanarak 3. şekilde kırılan ışının, 4. şekilde</w:t>
      </w:r>
    </w:p>
    <w:p w:rsidR="000E4F75" w:rsidRDefault="000E4F75" w:rsidP="00D02D05">
      <w:pPr>
        <w:rPr>
          <w:rFonts w:ascii="Helvetica" w:hAnsi="Helvetica" w:cs="Helvetica"/>
        </w:rPr>
      </w:pPr>
      <w:r>
        <w:rPr>
          <w:rFonts w:ascii="Helvetica" w:hAnsi="Helvetica" w:cs="Helvetica"/>
        </w:rPr>
        <w:t>gelen ışının hangisi olacağını belirleyiniz.(10P)</w:t>
      </w:r>
    </w:p>
    <w:p w:rsidR="000E4F75" w:rsidRDefault="000E4F75" w:rsidP="00FD6CCB">
      <w:pPr>
        <w:rPr>
          <w:rFonts w:ascii="Helvetica" w:hAnsi="Helvetica" w:cs="Helvetica"/>
        </w:rPr>
      </w:pPr>
      <w:r w:rsidRPr="00FF5576">
        <w:rPr>
          <w:rFonts w:ascii="Helvetica" w:hAnsi="Helvetica" w:cs="Helvetica"/>
          <w:noProof/>
          <w:lang w:eastAsia="tr-TR"/>
        </w:rPr>
        <w:pict>
          <v:shape id="Resim 6" o:spid="_x0000_i1029" type="#_x0000_t75" style="width:207.75pt;height:110.25pt;visibility:visible">
            <v:imagedata r:id="rId10" o:title=""/>
          </v:shape>
        </w:pict>
      </w:r>
    </w:p>
    <w:p w:rsidR="000E4F75" w:rsidRDefault="000E4F75" w:rsidP="00D02D0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Aşağıdaki tabloda verilen sembol ve formülleri inceledikten sonra soruları cevaplayalım.(10P)</w:t>
      </w:r>
    </w:p>
    <w:p w:rsidR="000E4F75" w:rsidRDefault="000E4F75" w:rsidP="00D02D0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-Bold" w:hAnsi="Helvetica-Bold" w:cs="Helvetica-Bold"/>
          <w:b/>
          <w:bCs/>
        </w:rPr>
        <w:t xml:space="preserve">a) </w:t>
      </w:r>
      <w:r>
        <w:rPr>
          <w:rFonts w:ascii="Helvetica" w:hAnsi="Helvetica" w:cs="Helvetica"/>
        </w:rPr>
        <w:t>Hangileri iyondur?</w:t>
      </w:r>
    </w:p>
    <w:p w:rsidR="000E4F75" w:rsidRDefault="000E4F75" w:rsidP="00D02D0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-Bold" w:hAnsi="Helvetica-Bold" w:cs="Helvetica-Bold"/>
          <w:b/>
          <w:bCs/>
        </w:rPr>
        <w:t xml:space="preserve">b) </w:t>
      </w:r>
      <w:r>
        <w:rPr>
          <w:rFonts w:ascii="Helvetica" w:hAnsi="Helvetica" w:cs="Helvetica"/>
        </w:rPr>
        <w:t>Hangileri anyondur?</w:t>
      </w:r>
    </w:p>
    <w:p w:rsidR="000E4F75" w:rsidRDefault="000E4F75" w:rsidP="00D02D0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-Bold" w:hAnsi="Helvetica-Bold" w:cs="Helvetica-Bold"/>
          <w:b/>
          <w:bCs/>
        </w:rPr>
        <w:t xml:space="preserve">c) </w:t>
      </w:r>
      <w:r>
        <w:rPr>
          <w:rFonts w:ascii="Helvetica" w:hAnsi="Helvetica" w:cs="Helvetica"/>
        </w:rPr>
        <w:t>Hangileri katyondur?</w:t>
      </w:r>
    </w:p>
    <w:p w:rsidR="000E4F75" w:rsidRDefault="000E4F75" w:rsidP="00D02D05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-Bold" w:hAnsi="Helvetica-Bold" w:cs="Helvetica-Bold"/>
          <w:b/>
          <w:bCs/>
        </w:rPr>
        <w:t xml:space="preserve">ç) </w:t>
      </w:r>
      <w:r>
        <w:rPr>
          <w:rFonts w:ascii="Helvetica" w:hAnsi="Helvetica" w:cs="Helvetica"/>
        </w:rPr>
        <w:t>Hangileri tek atomlu iyondur?</w:t>
      </w:r>
    </w:p>
    <w:p w:rsidR="000E4F75" w:rsidRDefault="000E4F75" w:rsidP="00D02D05">
      <w:pPr>
        <w:rPr>
          <w:rFonts w:ascii="Helvetica" w:hAnsi="Helvetica" w:cs="Helvetica"/>
        </w:rPr>
      </w:pPr>
      <w:r>
        <w:rPr>
          <w:rFonts w:ascii="Helvetica-Bold" w:hAnsi="Helvetica-Bold" w:cs="Helvetica-Bold"/>
          <w:b/>
          <w:bCs/>
        </w:rPr>
        <w:t xml:space="preserve">d) </w:t>
      </w:r>
      <w:r>
        <w:rPr>
          <w:rFonts w:ascii="Helvetica" w:hAnsi="Helvetica" w:cs="Helvetica"/>
        </w:rPr>
        <w:t>Hangileri çok atomlu iyondur?</w:t>
      </w:r>
    </w:p>
    <w:p w:rsidR="000E4F75" w:rsidRPr="00456755" w:rsidRDefault="000E4F75" w:rsidP="00D02D05">
      <w:pPr>
        <w:rPr>
          <w:rFonts w:ascii="Helvetica" w:hAnsi="Helvetica" w:cs="Helvetica"/>
        </w:rPr>
      </w:pPr>
      <w:r w:rsidRPr="00FF5576">
        <w:rPr>
          <w:rFonts w:ascii="Helvetica" w:hAnsi="Helvetica" w:cs="Helvetica"/>
          <w:noProof/>
          <w:lang w:eastAsia="tr-TR"/>
        </w:rPr>
        <w:pict>
          <v:shape id="Resim 7" o:spid="_x0000_i1030" type="#_x0000_t75" style="width:207.75pt;height:99pt;visibility:visible">
            <v:imagedata r:id="rId11" o:title=""/>
          </v:shape>
        </w:pict>
      </w:r>
    </w:p>
    <w:sectPr w:rsidR="000E4F75" w:rsidRPr="00456755" w:rsidSect="00456755">
      <w:headerReference w:type="default" r:id="rId12"/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4F75" w:rsidRDefault="000E4F75" w:rsidP="00A34CC4">
      <w:pPr>
        <w:spacing w:after="0" w:line="240" w:lineRule="auto"/>
      </w:pPr>
      <w:r>
        <w:separator/>
      </w:r>
    </w:p>
  </w:endnote>
  <w:endnote w:type="continuationSeparator" w:id="0">
    <w:p w:rsidR="000E4F75" w:rsidRDefault="000E4F75" w:rsidP="00A34C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HelveticaT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elvetica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4F75" w:rsidRDefault="000E4F75" w:rsidP="00A34CC4">
      <w:pPr>
        <w:spacing w:after="0" w:line="240" w:lineRule="auto"/>
      </w:pPr>
      <w:r>
        <w:separator/>
      </w:r>
    </w:p>
  </w:footnote>
  <w:footnote w:type="continuationSeparator" w:id="0">
    <w:p w:rsidR="000E4F75" w:rsidRDefault="000E4F75" w:rsidP="00A34C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4F75" w:rsidRDefault="000E4F75" w:rsidP="00D02D05">
    <w:pPr>
      <w:pStyle w:val="Header"/>
      <w:jc w:val="center"/>
    </w:pPr>
    <w:r>
      <w:t>201..-201.. EĞİTİM ÖĞRETİM YILI …………… ORTAOKULU                                                            FEN BİLİMLERİ 7.SINIF 2.DÖNEM 3. YAZILI</w:t>
    </w:r>
  </w:p>
  <w:p w:rsidR="000E4F75" w:rsidRDefault="000E4F75">
    <w:pPr>
      <w:pStyle w:val="Header"/>
    </w:pPr>
  </w:p>
  <w:p w:rsidR="000E4F75" w:rsidRDefault="000E4F75">
    <w:pPr>
      <w:pStyle w:val="Header"/>
    </w:pPr>
    <w:r>
      <w:t>AD SOYAD:</w:t>
    </w:r>
  </w:p>
  <w:p w:rsidR="000E4F75" w:rsidRDefault="000E4F75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56755"/>
    <w:rsid w:val="000E4F75"/>
    <w:rsid w:val="001925EA"/>
    <w:rsid w:val="00456755"/>
    <w:rsid w:val="005B1A75"/>
    <w:rsid w:val="005F3F32"/>
    <w:rsid w:val="007C1278"/>
    <w:rsid w:val="00A34CC4"/>
    <w:rsid w:val="00AE41E2"/>
    <w:rsid w:val="00D02D05"/>
    <w:rsid w:val="00E16025"/>
    <w:rsid w:val="00FD6CCB"/>
    <w:rsid w:val="00FF55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41E2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5F3F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F3F3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rsid w:val="00A34C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A34CC4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A34C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A34CC4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69</TotalTime>
  <Pages>2</Pages>
  <Words>542</Words>
  <Characters>3095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müge</dc:creator>
  <cp:keywords/>
  <dc:description/>
  <cp:lastModifiedBy>fatih</cp:lastModifiedBy>
  <cp:revision>2</cp:revision>
  <dcterms:created xsi:type="dcterms:W3CDTF">2015-05-19T22:43:00Z</dcterms:created>
  <dcterms:modified xsi:type="dcterms:W3CDTF">2015-05-24T09:28:00Z</dcterms:modified>
</cp:coreProperties>
</file>